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การขอใบอนุญาตจัดตั้งสถานที่จำหน่ายอาหารและสถานที่สะสมอาหารพื้นที่เกิน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200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ตารางเมตร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EF098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F098F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EF098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AD21CE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การขอใบอนุญาตจัดตั้งสถานที่จำหน่ายอาหารและสถานที่สะสมอาหารพื้นที่เกิน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200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EF098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F098F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EF098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08:01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ผู้ใดประสงค์ขอใบอนุญาตจัดตั้งสถานที่จำหน่ายอาหารหรือสถานที่สะสมอาหารพื้นที่เกิน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200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และมิใช่เป็นการขายของในตลาดต้องยื่นขออนุญาตต่อเจ้าพนักงานท้องถิ่นหรือพนักงานเจ้าหน้าที่ที่รับผิดชอบโดยยื่นคำขอตาม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>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="008D6D44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8D6D44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สภาพสุขลักษณะของสถานประกอบกิจการต้องถูกต้องตามหลักเกณฑ์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8D6D44">
        <w:rPr>
          <w:rFonts w:asciiTheme="minorBidi" w:hAnsiTheme="minorBidi"/>
          <w:noProof/>
          <w:sz w:val="32"/>
          <w:szCs w:val="32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>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ผู้ขอรับใบอนุญาตยื่นคำขอรับใบอนุญาตจัดตั้งสถานที่จำหน่ายอาหารและสถานที่สะสมอาหารพื้นที่เกิน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ตารางเมตรพร้อมหลักฐานที่ท้องถิ่นกำหนด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EF098F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F098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F098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EF098F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F098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F098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หากผู้ขอใบอนุญาตไม่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EF098F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F098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F098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แจ้งคำสั่งไม่ออกใบอนุญาตจัดตั้งสถานที่จำหน่ายอาหารและสถานที่สะสมอาหารพื้นที่เกิน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ตารางเมตรแก่ผู้ขออนุญาตทราบพร้อมแจ้งสิทธิในการ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EF098F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F098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F098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EF098F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F098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F098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พนักงานเจ้าหน้าที่ตรวจสอบและดำเนินการ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EF098F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F098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F098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สำเนาใบอนุญาตตามกฎหมายอื่นที่เกี่ยวข้องเช่น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สำเนาใบอนุญาตสิ่งปลูกสร้างอาคารตามกฎหมายว่าด้วยการควบคุมอาคารของสถานประกอบการ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ใบรับรองแพทย์ของผู้ขอรับใบอนุญาตผู้ช่วยจำหน่ายอาหารและผู้ปรุงอาหาร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อัตราค่าธรรมเนียมใบอนุญาตจัดตั้งสถานที่จำหน่ายอาหารและสถานที่สะสมอาหารพื้นที่เกิน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200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ตารางเมตรฉบับละไม่เกิน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3,000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แจ้งผ่านศูนย์รับเรื่องร้องเรียนองค์การบริหารส่วนตำบลลุงเขว้า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EF098F" w:rsidRPr="000C2AAC" w:rsidTr="0007500D">
        <w:tc>
          <w:tcPr>
            <w:tcW w:w="1418" w:type="dxa"/>
          </w:tcPr>
          <w:p w:rsidR="00EF098F" w:rsidRPr="000C2AAC" w:rsidRDefault="00EF098F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EF098F" w:rsidRPr="000C2AAC" w:rsidRDefault="00EF098F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EF098F" w:rsidRPr="000C2AAC" w:rsidTr="0007500D">
        <w:tc>
          <w:tcPr>
            <w:tcW w:w="1418" w:type="dxa"/>
          </w:tcPr>
          <w:p w:rsidR="00EF098F" w:rsidRPr="000C2AAC" w:rsidRDefault="00EF098F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EF098F" w:rsidRPr="000C2AAC" w:rsidRDefault="00EF098F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EF098F" w:rsidRPr="000C2AAC" w:rsidTr="0007500D">
        <w:tc>
          <w:tcPr>
            <w:tcW w:w="1418" w:type="dxa"/>
          </w:tcPr>
          <w:p w:rsidR="00EF098F" w:rsidRPr="000C2AAC" w:rsidRDefault="00EF098F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EF098F" w:rsidRDefault="00EF098F" w:rsidP="0007500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EF098F" w:rsidRPr="000C2AAC" w:rsidRDefault="00EF098F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EF098F" w:rsidRPr="000C2AAC" w:rsidTr="0007500D">
        <w:tc>
          <w:tcPr>
            <w:tcW w:w="1418" w:type="dxa"/>
          </w:tcPr>
          <w:p w:rsidR="00EF098F" w:rsidRPr="000C2AAC" w:rsidRDefault="00EF098F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EF098F" w:rsidRPr="000C2AAC" w:rsidRDefault="00EF098F" w:rsidP="0007500D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EF098F" w:rsidRPr="000C2AAC" w:rsidTr="0007500D">
        <w:tc>
          <w:tcPr>
            <w:tcW w:w="1418" w:type="dxa"/>
          </w:tcPr>
          <w:p w:rsidR="00EF098F" w:rsidRPr="000C2AAC" w:rsidRDefault="00EF098F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EF098F" w:rsidRPr="000C2AAC" w:rsidRDefault="00EF098F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นายยุทธภูมิ  ธีระวัฒนา</w:t>
            </w:r>
          </w:p>
        </w:tc>
      </w:tr>
    </w:tbl>
    <w:p w:rsidR="003F4A0D" w:rsidRPr="00EF098F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EF098F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52D" w:rsidRDefault="0077352D" w:rsidP="00C81DB8">
      <w:pPr>
        <w:spacing w:after="0" w:line="240" w:lineRule="auto"/>
      </w:pPr>
      <w:r>
        <w:separator/>
      </w:r>
    </w:p>
  </w:endnote>
  <w:endnote w:type="continuationSeparator" w:id="1">
    <w:p w:rsidR="0077352D" w:rsidRDefault="0077352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52D" w:rsidRDefault="0077352D" w:rsidP="00C81DB8">
      <w:pPr>
        <w:spacing w:after="0" w:line="240" w:lineRule="auto"/>
      </w:pPr>
      <w:r>
        <w:separator/>
      </w:r>
    </w:p>
  </w:footnote>
  <w:footnote w:type="continuationSeparator" w:id="1">
    <w:p w:rsidR="0077352D" w:rsidRDefault="0077352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AD21C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D6D44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D6D4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D119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7352D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6D44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D21CE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4127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98F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8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2015-08-20T04:56:00Z</cp:lastPrinted>
  <dcterms:created xsi:type="dcterms:W3CDTF">2015-04-23T03:41:00Z</dcterms:created>
  <dcterms:modified xsi:type="dcterms:W3CDTF">2015-08-20T04:57:00Z</dcterms:modified>
</cp:coreProperties>
</file>